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FCB50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BLOGWYN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14:paraId="615799CC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409DD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EB4C90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Nov.1465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Blogwyn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Burgh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Norfolk(q.v.),</w:t>
      </w:r>
    </w:p>
    <w:p w14:paraId="36E4EBBB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lands in Upton,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Glynton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734405A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F(M) charter/1638)</w:t>
      </w:r>
    </w:p>
    <w:p w14:paraId="7A9560E2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2B40A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1B9E1" w14:textId="77777777" w:rsidR="003927E9" w:rsidRDefault="003927E9" w:rsidP="003927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6A9D4C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2053B" w14:textId="77777777" w:rsidR="003927E9" w:rsidRDefault="003927E9" w:rsidP="009139A6">
      <w:r>
        <w:separator/>
      </w:r>
    </w:p>
  </w:endnote>
  <w:endnote w:type="continuationSeparator" w:id="0">
    <w:p w14:paraId="36B11323" w14:textId="77777777" w:rsidR="003927E9" w:rsidRDefault="003927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26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660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C8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D467C" w14:textId="77777777" w:rsidR="003927E9" w:rsidRDefault="003927E9" w:rsidP="009139A6">
      <w:r>
        <w:separator/>
      </w:r>
    </w:p>
  </w:footnote>
  <w:footnote w:type="continuationSeparator" w:id="0">
    <w:p w14:paraId="7BB5EB93" w14:textId="77777777" w:rsidR="003927E9" w:rsidRDefault="003927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CBD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3A7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2C9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E9"/>
    <w:rsid w:val="000666E0"/>
    <w:rsid w:val="002510B7"/>
    <w:rsid w:val="003927E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940FE"/>
  <w15:chartTrackingRefBased/>
  <w15:docId w15:val="{C5933910-00E5-4595-8666-0B9B9DD6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2022-02-22T16:17:00Z</dcterms:created>
  <dcterms:modified xsi:type="dcterms:W3CDTF">2022-02-22T16:17:00Z</dcterms:modified>
</cp:coreProperties>
</file>